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009275A6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602A9D">
        <w:rPr>
          <w:rFonts w:ascii="Arial" w:hAnsi="Arial" w:cs="Arial"/>
          <w:szCs w:val="24"/>
        </w:rPr>
        <w:t>0.</w:t>
      </w:r>
      <w:r w:rsidR="00ED25AA">
        <w:rPr>
          <w:rFonts w:ascii="Arial" w:hAnsi="Arial" w:cs="Arial"/>
          <w:szCs w:val="24"/>
        </w:rPr>
        <w:t>0</w:t>
      </w:r>
      <w:r>
        <w:rPr>
          <w:rFonts w:ascii="Arial" w:hAnsi="Arial" w:cs="Arial"/>
          <w:szCs w:val="24"/>
        </w:rPr>
        <w:t>)</w:t>
      </w:r>
    </w:p>
    <w:p w14:paraId="7CE122A6" w14:textId="68921EE1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D25AA">
        <w:rPr>
          <w:rFonts w:ascii="Arial" w:hAnsi="Arial" w:cs="Arial"/>
          <w:szCs w:val="24"/>
          <w:lang w:val="en-US"/>
        </w:rPr>
        <w:t>1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482B131A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602A9D">
        <w:rPr>
          <w:rFonts w:ascii="Arial" w:hAnsi="Arial"/>
          <w:lang w:val="en-US"/>
        </w:rPr>
        <w:t>8.7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056A7C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Approval of SI</w:t>
            </w:r>
            <w:r w:rsidR="00117554" w:rsidRPr="00056A7C">
              <w:rPr>
                <w:b w:val="0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056A7C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Discuss the following objectives</w:t>
            </w:r>
            <w:r w:rsidR="00C33FC6" w:rsidRPr="00056A7C">
              <w:rPr>
                <w:b w:val="0"/>
                <w:szCs w:val="22"/>
                <w:lang w:val="en-US"/>
              </w:rPr>
              <w:t xml:space="preserve"> for each topic</w:t>
            </w:r>
            <w:r w:rsidR="00117554" w:rsidRPr="00056A7C">
              <w:rPr>
                <w:b w:val="0"/>
                <w:szCs w:val="22"/>
                <w:lang w:val="en-US"/>
              </w:rPr>
              <w:t>:</w:t>
            </w:r>
          </w:p>
          <w:p w14:paraId="62C10355" w14:textId="7AF67361" w:rsidR="00AD7AED" w:rsidRPr="00056A7C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Document each </w:t>
            </w:r>
            <w:proofErr w:type="gramStart"/>
            <w:r w:rsidRPr="00056A7C">
              <w:rPr>
                <w:rFonts w:asciiTheme="minorBidi" w:hAnsiTheme="minorBidi" w:cstheme="minorBidi"/>
                <w:szCs w:val="22"/>
              </w:rPr>
              <w:t>topics</w:t>
            </w:r>
            <w:proofErr w:type="gramEnd"/>
            <w:r w:rsidRPr="00056A7C">
              <w:rPr>
                <w:rFonts w:asciiTheme="minorBidi" w:hAnsiTheme="minorBidi" w:cstheme="minorBidi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056A7C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056A7C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Draft </w:t>
            </w:r>
            <w:r w:rsidR="00571E2B" w:rsidRPr="00056A7C">
              <w:rPr>
                <w:b w:val="0"/>
                <w:szCs w:val="22"/>
                <w:lang w:val="en-US"/>
              </w:rPr>
              <w:t>TR</w:t>
            </w:r>
            <w:r w:rsidR="00750557">
              <w:rPr>
                <w:b w:val="0"/>
                <w:szCs w:val="22"/>
                <w:lang w:val="en-US"/>
              </w:rPr>
              <w:t xml:space="preserve"> (v</w:t>
            </w:r>
            <w:r w:rsidR="00505765">
              <w:rPr>
                <w:b w:val="0"/>
                <w:szCs w:val="22"/>
                <w:lang w:val="en-US"/>
              </w:rPr>
              <w:t>0.1.0)</w:t>
            </w:r>
          </w:p>
        </w:tc>
      </w:tr>
      <w:tr w:rsidR="00112B87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E3C46D" w14:textId="138E50A2" w:rsidR="00112B87" w:rsidRPr="00056A7C" w:rsidRDefault="00112B87" w:rsidP="00112B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>
              <w:rPr>
                <w:color w:val="000000"/>
              </w:rPr>
              <w:t>3GPP SA4 MBS SWG Telco (Feb 25, 2021, 16:00 – 18:00 CET,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952" w14:textId="77777777" w:rsidR="00112B87" w:rsidRDefault="00112B87" w:rsidP="00112B87">
            <w:pPr>
              <w:pStyle w:val="Heading"/>
              <w:widowControl/>
              <w:numPr>
                <w:ilvl w:val="0"/>
                <w:numId w:val="12"/>
              </w:numPr>
              <w:spacing w:before="60" w:after="60" w:line="240" w:lineRule="auto"/>
            </w:pPr>
            <w:r>
              <w:rPr>
                <w:b w:val="0"/>
                <w:bCs/>
              </w:rPr>
              <w:t>5GMSA, 5GMS3</w:t>
            </w:r>
          </w:p>
          <w:p w14:paraId="7572479E" w14:textId="77777777" w:rsidR="00112B87" w:rsidRDefault="00112B87" w:rsidP="00112B87">
            <w:pPr>
              <w:pStyle w:val="Heading"/>
              <w:widowControl/>
              <w:numPr>
                <w:ilvl w:val="0"/>
                <w:numId w:val="12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FS_5GMS_Multicast</w:t>
            </w:r>
          </w:p>
          <w:p w14:paraId="3C326785" w14:textId="77777777" w:rsidR="00112B87" w:rsidRDefault="00112B87" w:rsidP="00112B87">
            <w:pPr>
              <w:pStyle w:val="Heading"/>
              <w:widowControl/>
              <w:numPr>
                <w:ilvl w:val="0"/>
                <w:numId w:val="12"/>
              </w:numPr>
              <w:spacing w:before="60" w:after="60" w:line="240" w:lineRule="auto"/>
            </w:pPr>
            <w:r>
              <w:rPr>
                <w:b w:val="0"/>
                <w:bCs/>
              </w:rPr>
              <w:t>FS_EMSA</w:t>
            </w:r>
          </w:p>
          <w:p w14:paraId="74BA1B2D" w14:textId="77777777" w:rsidR="00112B87" w:rsidRDefault="00112B87" w:rsidP="00112B87">
            <w:pPr>
              <w:pStyle w:val="Heading"/>
              <w:widowControl/>
              <w:numPr>
                <w:ilvl w:val="0"/>
                <w:numId w:val="12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FS_5GMS-EXT</w:t>
            </w:r>
          </w:p>
          <w:p w14:paraId="3C52EAEF" w14:textId="22B18097" w:rsidR="00112B87" w:rsidRPr="00056A7C" w:rsidRDefault="00112B87" w:rsidP="00112B87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bCs/>
              </w:rPr>
              <w:t>Submission deadline Feb 23, 23:59CET</w:t>
            </w:r>
          </w:p>
        </w:tc>
      </w:tr>
      <w:tr w:rsidR="00112B87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4586D8" w14:textId="0E9EE26C" w:rsidR="00112B87" w:rsidRPr="00056A7C" w:rsidRDefault="00112B87" w:rsidP="00112B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>
              <w:rPr>
                <w:color w:val="000000"/>
              </w:rPr>
              <w:t>3GPP SA4 MBS SWG Telco (Mar 4, 2021, 16:00 – 18:00 CET,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80F" w14:textId="77777777" w:rsidR="00112B87" w:rsidRDefault="00112B87" w:rsidP="00112B87">
            <w:pPr>
              <w:pStyle w:val="Heading"/>
              <w:widowControl/>
              <w:numPr>
                <w:ilvl w:val="0"/>
                <w:numId w:val="13"/>
              </w:numPr>
              <w:spacing w:before="60" w:after="60" w:line="240" w:lineRule="auto"/>
            </w:pPr>
            <w:r>
              <w:rPr>
                <w:b w:val="0"/>
                <w:bCs/>
              </w:rPr>
              <w:t>5GMSA, 5GMS3</w:t>
            </w:r>
          </w:p>
          <w:p w14:paraId="1F43AF62" w14:textId="77777777" w:rsidR="00112B87" w:rsidRDefault="00112B87" w:rsidP="00112B87">
            <w:pPr>
              <w:pStyle w:val="Heading"/>
              <w:widowControl/>
              <w:numPr>
                <w:ilvl w:val="0"/>
                <w:numId w:val="13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FS_5GMS_Multicast</w:t>
            </w:r>
          </w:p>
          <w:p w14:paraId="02AC12DB" w14:textId="77777777" w:rsidR="00112B87" w:rsidRDefault="00112B87" w:rsidP="00112B87">
            <w:pPr>
              <w:pStyle w:val="Heading"/>
              <w:widowControl/>
              <w:numPr>
                <w:ilvl w:val="0"/>
                <w:numId w:val="13"/>
              </w:numPr>
              <w:spacing w:before="60" w:after="60" w:line="240" w:lineRule="auto"/>
            </w:pPr>
            <w:r>
              <w:rPr>
                <w:b w:val="0"/>
                <w:bCs/>
              </w:rPr>
              <w:t>FS_EMSA</w:t>
            </w:r>
          </w:p>
          <w:p w14:paraId="1E5BFD47" w14:textId="77777777" w:rsidR="00112B87" w:rsidRDefault="00112B87" w:rsidP="00112B87">
            <w:pPr>
              <w:pStyle w:val="Heading"/>
              <w:widowControl/>
              <w:numPr>
                <w:ilvl w:val="0"/>
                <w:numId w:val="13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FS_5GMS-EXT</w:t>
            </w:r>
          </w:p>
          <w:p w14:paraId="33A63874" w14:textId="4A105C98" w:rsidR="00112B87" w:rsidRPr="00056A7C" w:rsidRDefault="00112B87" w:rsidP="00112B8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bCs/>
              </w:rPr>
              <w:t>Submission deadline Mar 2, 23:59CET</w:t>
            </w:r>
          </w:p>
        </w:tc>
      </w:tr>
      <w:tr w:rsidR="00112B87" w:rsidRPr="00215719" w14:paraId="238F2D8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380E9" w14:textId="70BD0EDA" w:rsidR="00112B87" w:rsidRPr="00056A7C" w:rsidRDefault="00112B87" w:rsidP="00112B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>
              <w:rPr>
                <w:color w:val="000000"/>
              </w:rPr>
              <w:t>3GPP SA4 MBS SWG Telco (Mar 18, 2021, 16:00 – 18:00 CET,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705" w14:textId="77777777" w:rsidR="00112B87" w:rsidRDefault="00112B87" w:rsidP="00112B87">
            <w:pPr>
              <w:pStyle w:val="Heading"/>
              <w:widowControl/>
              <w:numPr>
                <w:ilvl w:val="0"/>
                <w:numId w:val="15"/>
              </w:numPr>
              <w:spacing w:before="60" w:after="60" w:line="240" w:lineRule="auto"/>
            </w:pPr>
            <w:r>
              <w:rPr>
                <w:b w:val="0"/>
                <w:bCs/>
              </w:rPr>
              <w:t>5GMSA, 5GMS3</w:t>
            </w:r>
          </w:p>
          <w:p w14:paraId="4CB2CE2D" w14:textId="77777777" w:rsidR="00112B87" w:rsidRDefault="00112B87" w:rsidP="00112B87">
            <w:pPr>
              <w:pStyle w:val="Heading"/>
              <w:widowControl/>
              <w:numPr>
                <w:ilvl w:val="0"/>
                <w:numId w:val="15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FS_5GMS_Multicast</w:t>
            </w:r>
          </w:p>
          <w:p w14:paraId="029C7981" w14:textId="77777777" w:rsidR="00112B87" w:rsidRDefault="00112B87" w:rsidP="00112B87">
            <w:pPr>
              <w:pStyle w:val="Heading"/>
              <w:widowControl/>
              <w:numPr>
                <w:ilvl w:val="0"/>
                <w:numId w:val="15"/>
              </w:numPr>
              <w:spacing w:before="60" w:after="60" w:line="240" w:lineRule="auto"/>
            </w:pPr>
            <w:r>
              <w:rPr>
                <w:b w:val="0"/>
                <w:bCs/>
              </w:rPr>
              <w:t>FS_EMSA</w:t>
            </w:r>
          </w:p>
          <w:p w14:paraId="47EE0595" w14:textId="77777777" w:rsidR="00112B87" w:rsidRDefault="00112B87" w:rsidP="00112B87">
            <w:pPr>
              <w:pStyle w:val="Heading"/>
              <w:widowControl/>
              <w:numPr>
                <w:ilvl w:val="0"/>
                <w:numId w:val="15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FS_5GMS-EXT</w:t>
            </w:r>
          </w:p>
          <w:p w14:paraId="7C855EB5" w14:textId="1158F60F" w:rsidR="00112B87" w:rsidRPr="00056A7C" w:rsidRDefault="00112B87" w:rsidP="00112B8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bCs/>
              </w:rPr>
              <w:t>Submission deadline Mar 16, 23:59CET</w:t>
            </w:r>
          </w:p>
        </w:tc>
      </w:tr>
      <w:tr w:rsidR="00112B87" w:rsidRPr="00215719" w14:paraId="3147F72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187C7A" w14:textId="1CE44829" w:rsidR="00112B87" w:rsidRPr="00056A7C" w:rsidRDefault="00112B87" w:rsidP="00112B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>
              <w:rPr>
                <w:color w:val="000000"/>
              </w:rPr>
              <w:t>3GPP SA4 MBS SWG Telco (Mar 25, 2021, 16:00 – 18:00 CET,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E6" w14:textId="77777777" w:rsidR="00112B87" w:rsidRDefault="00112B87" w:rsidP="00112B87">
            <w:pPr>
              <w:pStyle w:val="Heading"/>
              <w:widowControl/>
              <w:numPr>
                <w:ilvl w:val="0"/>
                <w:numId w:val="14"/>
              </w:numPr>
              <w:spacing w:before="60" w:after="60" w:line="240" w:lineRule="auto"/>
            </w:pPr>
            <w:r>
              <w:rPr>
                <w:b w:val="0"/>
                <w:bCs/>
              </w:rPr>
              <w:t>5GMSA, 5GMS3</w:t>
            </w:r>
          </w:p>
          <w:p w14:paraId="307BAAC0" w14:textId="77777777" w:rsidR="00112B87" w:rsidRDefault="00112B87" w:rsidP="00112B87">
            <w:pPr>
              <w:pStyle w:val="Heading"/>
              <w:widowControl/>
              <w:numPr>
                <w:ilvl w:val="0"/>
                <w:numId w:val="14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FS_5GMS_Multicast</w:t>
            </w:r>
          </w:p>
          <w:p w14:paraId="13525082" w14:textId="77777777" w:rsidR="00112B87" w:rsidRDefault="00112B87" w:rsidP="00112B87">
            <w:pPr>
              <w:pStyle w:val="Heading"/>
              <w:widowControl/>
              <w:numPr>
                <w:ilvl w:val="0"/>
                <w:numId w:val="14"/>
              </w:numPr>
              <w:spacing w:before="60" w:after="60" w:line="240" w:lineRule="auto"/>
            </w:pPr>
            <w:r>
              <w:rPr>
                <w:b w:val="0"/>
                <w:bCs/>
              </w:rPr>
              <w:t>FS_EMSA</w:t>
            </w:r>
          </w:p>
          <w:p w14:paraId="57E74D03" w14:textId="77777777" w:rsidR="00112B87" w:rsidRDefault="00112B87" w:rsidP="00112B87">
            <w:pPr>
              <w:pStyle w:val="Heading"/>
              <w:widowControl/>
              <w:numPr>
                <w:ilvl w:val="0"/>
                <w:numId w:val="14"/>
              </w:numPr>
              <w:spacing w:before="60" w:after="60" w:line="240" w:lineRule="auto"/>
            </w:pPr>
            <w:r>
              <w:rPr>
                <w:b w:val="0"/>
                <w:bCs/>
              </w:rPr>
              <w:t>FS_5GMS-EXT</w:t>
            </w:r>
          </w:p>
          <w:p w14:paraId="556C2804" w14:textId="5F82585C" w:rsidR="00112B87" w:rsidRPr="00056A7C" w:rsidRDefault="00112B87" w:rsidP="00112B8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bCs/>
              </w:rPr>
              <w:t>Submission deadline Mar 23, 23:59CET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 xml:space="preserve">SA4#113 </w:t>
            </w:r>
            <w:r w:rsidR="00C76822" w:rsidRPr="00056A7C">
              <w:rPr>
                <w:bCs/>
                <w:szCs w:val="22"/>
                <w:lang w:val="en-US"/>
              </w:rPr>
              <w:t>(</w:t>
            </w:r>
            <w:r w:rsidR="00B63376" w:rsidRPr="00056A7C">
              <w:rPr>
                <w:bCs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056A7C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5D810B83" w14:textId="77777777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Document each </w:t>
            </w:r>
            <w:proofErr w:type="gramStart"/>
            <w:r w:rsidRPr="00056A7C">
              <w:rPr>
                <w:rFonts w:asciiTheme="minorBidi" w:hAnsiTheme="minorBidi" w:cstheme="minorBidi"/>
                <w:szCs w:val="22"/>
              </w:rPr>
              <w:t>topics</w:t>
            </w:r>
            <w:proofErr w:type="gramEnd"/>
            <w:r w:rsidRPr="00056A7C">
              <w:rPr>
                <w:rFonts w:asciiTheme="minorBidi" w:hAnsiTheme="minorBidi" w:cstheme="minorBidi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Discuss the following objective for each topic which completed objectives </w:t>
            </w:r>
            <w:r w:rsidR="00056A7C" w:rsidRPr="00056A7C">
              <w:rPr>
                <w:rFonts w:asciiTheme="minorBidi" w:hAnsiTheme="minorBidi" w:cstheme="minorBidi"/>
                <w:szCs w:val="22"/>
              </w:rPr>
              <w:t>1-6</w:t>
            </w:r>
            <w:r w:rsidRPr="00056A7C">
              <w:rPr>
                <w:rFonts w:asciiTheme="minorBidi" w:hAnsiTheme="minorBidi" w:cstheme="minorBidi"/>
                <w:szCs w:val="22"/>
              </w:rPr>
              <w:t>:</w:t>
            </w:r>
          </w:p>
          <w:p w14:paraId="002D0C5C" w14:textId="77777777" w:rsidR="00056A7C" w:rsidRPr="00056A7C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7C4563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proofErr w:type="spellStart"/>
            <w:r w:rsidR="00852BC5"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 w:rsidR="00852BC5">
              <w:rPr>
                <w:b w:val="0"/>
                <w:szCs w:val="22"/>
                <w:lang w:val="en-US"/>
              </w:rPr>
              <w:t>804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 xml:space="preserve">SA4#114 </w:t>
            </w:r>
            <w:r w:rsidR="00EE233C" w:rsidRPr="00056A7C">
              <w:rPr>
                <w:bCs/>
                <w:szCs w:val="22"/>
                <w:lang w:val="en-US"/>
              </w:rPr>
              <w:t>(</w:t>
            </w:r>
            <w:r w:rsidR="00B63376" w:rsidRPr="00056A7C">
              <w:rPr>
                <w:bCs/>
                <w:szCs w:val="22"/>
                <w:lang w:val="en-US"/>
              </w:rPr>
              <w:t>0</w:t>
            </w:r>
            <w:r w:rsidR="00C76822" w:rsidRPr="00056A7C">
              <w:rPr>
                <w:bCs/>
                <w:szCs w:val="22"/>
                <w:lang w:val="en-US"/>
              </w:rPr>
              <w:t>5/24-</w:t>
            </w:r>
            <w:r w:rsidR="00C76822" w:rsidRPr="00056A7C">
              <w:rPr>
                <w:bCs/>
                <w:szCs w:val="22"/>
                <w:lang w:val="en-US"/>
              </w:rPr>
              <w:lastRenderedPageBreak/>
              <w:t>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lastRenderedPageBreak/>
              <w:t xml:space="preserve">Finalize the </w:t>
            </w:r>
            <w:proofErr w:type="spellStart"/>
            <w:r w:rsidR="00C564C1" w:rsidRPr="00056A7C">
              <w:rPr>
                <w:b w:val="0"/>
                <w:szCs w:val="22"/>
                <w:lang w:val="en-US"/>
              </w:rPr>
              <w:t>remaing</w:t>
            </w:r>
            <w:proofErr w:type="spellEnd"/>
            <w:r w:rsidR="00C564C1" w:rsidRPr="00056A7C">
              <w:rPr>
                <w:b w:val="0"/>
                <w:szCs w:val="22"/>
                <w:lang w:val="en-US"/>
              </w:rPr>
              <w:t xml:space="preserve"> work in the objectives</w:t>
            </w:r>
            <w:r w:rsidRPr="00056A7C">
              <w:rPr>
                <w:b w:val="0"/>
                <w:szCs w:val="22"/>
                <w:lang w:val="en-US"/>
              </w:rPr>
              <w:t>.</w:t>
            </w:r>
          </w:p>
          <w:p w14:paraId="42065638" w14:textId="207FDCFA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lastRenderedPageBreak/>
              <w:t xml:space="preserve">Agree on </w:t>
            </w:r>
            <w:proofErr w:type="spellStart"/>
            <w:r w:rsidR="00852BC5"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 w:rsidR="00852BC5">
              <w:rPr>
                <w:b w:val="0"/>
                <w:szCs w:val="22"/>
                <w:lang w:val="en-US"/>
              </w:rPr>
              <w:t>804</w:t>
            </w:r>
          </w:p>
        </w:tc>
      </w:tr>
      <w:tr w:rsidR="00B01E17" w:rsidRPr="00215719" w14:paraId="1AFF58E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B6778" w14:textId="0FDCFB7B" w:rsidR="00B01E17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AD" w14:textId="2BA854AF" w:rsidR="00B01E17" w:rsidRPr="00AE6BFE" w:rsidRDefault="00B01E17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information</w:t>
            </w:r>
          </w:p>
        </w:tc>
      </w:tr>
      <w:tr w:rsidR="00B01E17" w:rsidRPr="00215719" w14:paraId="04444134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F4968B" w14:textId="27E6CB39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Telco</w:t>
            </w:r>
            <w:r>
              <w:rPr>
                <w:bCs/>
                <w:color w:val="000000"/>
                <w:szCs w:val="22"/>
                <w:lang w:val="en-US"/>
              </w:rPr>
              <w:t>(s)</w:t>
            </w:r>
            <w:r w:rsidRPr="00056A7C">
              <w:rPr>
                <w:bCs/>
                <w:color w:val="000000"/>
                <w:szCs w:val="22"/>
                <w:lang w:val="en-US"/>
              </w:rPr>
              <w:t xml:space="preserve"> (Topic: FS_5GMS_EXT</w:t>
            </w:r>
            <w:r>
              <w:rPr>
                <w:bCs/>
                <w:color w:val="000000"/>
                <w:szCs w:val="22"/>
                <w:lang w:val="en-US"/>
              </w:rPr>
              <w:t>, Date/Time: TBD</w:t>
            </w:r>
            <w:r w:rsidRPr="00056A7C">
              <w:rPr>
                <w:bCs/>
                <w:color w:val="000000"/>
                <w:szCs w:val="22"/>
                <w:lang w:val="en-US"/>
              </w:rPr>
              <w:t>)</w:t>
            </w:r>
          </w:p>
          <w:p w14:paraId="0CF63D36" w14:textId="7FFA73D0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BBC" w14:textId="79BA3FA0" w:rsidR="00B01E17" w:rsidRPr="00056A7C" w:rsidRDefault="001A2B20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>Finalize TR26.804</w:t>
            </w:r>
          </w:p>
        </w:tc>
      </w:tr>
      <w:tr w:rsidR="00B01E17" w:rsidRPr="00215719" w14:paraId="2B0B404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D2D7B5" w14:textId="14E0F3AB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SA#93-e (15-17 Sept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D8E" w14:textId="0AA1E6BB" w:rsidR="00B01E17" w:rsidRPr="00056A7C" w:rsidRDefault="00B01E17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bCs/>
                <w:szCs w:val="22"/>
                <w:lang w:val="en-US"/>
              </w:rPr>
              <w:t>Present TR</w:t>
            </w:r>
            <w:r>
              <w:rPr>
                <w:b w:val="0"/>
                <w:bCs/>
                <w:szCs w:val="22"/>
                <w:lang w:val="en-US"/>
              </w:rPr>
              <w:t>26.804</w:t>
            </w:r>
            <w:r w:rsidRPr="00056A7C">
              <w:rPr>
                <w:b w:val="0"/>
                <w:bCs/>
                <w:szCs w:val="22"/>
                <w:lang w:val="en-US"/>
              </w:rPr>
              <w:t xml:space="preserve">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9F51E" w14:textId="77777777" w:rsidR="00581CB6" w:rsidRDefault="00581CB6">
      <w:r>
        <w:separator/>
      </w:r>
    </w:p>
  </w:endnote>
  <w:endnote w:type="continuationSeparator" w:id="0">
    <w:p w14:paraId="5E55EA67" w14:textId="77777777" w:rsidR="00581CB6" w:rsidRDefault="0058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628B7" w14:textId="77777777" w:rsidR="00581CB6" w:rsidRDefault="00581CB6">
      <w:r>
        <w:separator/>
      </w:r>
    </w:p>
  </w:footnote>
  <w:footnote w:type="continuationSeparator" w:id="0">
    <w:p w14:paraId="2CD62D78" w14:textId="77777777" w:rsidR="00581CB6" w:rsidRDefault="0058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E642" w14:textId="2A2C0273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 xml:space="preserve">3GPP TSG SA4 Meeting #112e                                                              </w:t>
    </w:r>
    <w:r w:rsidR="00572428">
      <w:rPr>
        <w:b/>
        <w:noProof/>
        <w:sz w:val="24"/>
      </w:rPr>
      <w:t xml:space="preserve">       </w:t>
    </w:r>
    <w:r w:rsidRPr="00394FDA">
      <w:rPr>
        <w:b/>
        <w:noProof/>
        <w:sz w:val="24"/>
      </w:rPr>
      <w:t>TD S4-210</w:t>
    </w:r>
    <w:r w:rsidR="00572428">
      <w:rPr>
        <w:b/>
        <w:noProof/>
        <w:sz w:val="24"/>
      </w:rPr>
      <w:t>297</w:t>
    </w:r>
  </w:p>
  <w:p w14:paraId="01053A25" w14:textId="78122098" w:rsidR="00F67F36" w:rsidRPr="00117554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1-10 Feb 2021</w:t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</w:r>
    <w:r w:rsidR="00572428">
      <w:rPr>
        <w:b/>
        <w:noProof/>
        <w:sz w:val="24"/>
      </w:rPr>
      <w:tab/>
      <w:t>Revision of S4-210104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F448F"/>
    <w:multiLevelType w:val="multilevel"/>
    <w:tmpl w:val="5F94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76D63"/>
    <w:multiLevelType w:val="multilevel"/>
    <w:tmpl w:val="5F94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52C6A"/>
    <w:multiLevelType w:val="multilevel"/>
    <w:tmpl w:val="5F94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87B1A"/>
    <w:multiLevelType w:val="multilevel"/>
    <w:tmpl w:val="5F94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6"/>
  </w:num>
  <w:num w:numId="5">
    <w:abstractNumId w:val="14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9"/>
  </w:num>
  <w:num w:numId="9">
    <w:abstractNumId w:val="12"/>
  </w:num>
  <w:num w:numId="10">
    <w:abstractNumId w:val="1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oFAEbho7AtAAAA"/>
  </w:docVars>
  <w:rsids>
    <w:rsidRoot w:val="00022E4A"/>
    <w:rsid w:val="00011727"/>
    <w:rsid w:val="00022E4A"/>
    <w:rsid w:val="0004279F"/>
    <w:rsid w:val="00047BA0"/>
    <w:rsid w:val="00056756"/>
    <w:rsid w:val="00056A7C"/>
    <w:rsid w:val="00076335"/>
    <w:rsid w:val="0008418D"/>
    <w:rsid w:val="000A55B0"/>
    <w:rsid w:val="000A6394"/>
    <w:rsid w:val="000B7FED"/>
    <w:rsid w:val="000C038A"/>
    <w:rsid w:val="000C6598"/>
    <w:rsid w:val="000D7FD2"/>
    <w:rsid w:val="000E1730"/>
    <w:rsid w:val="000E1E0F"/>
    <w:rsid w:val="000F3907"/>
    <w:rsid w:val="000F6733"/>
    <w:rsid w:val="0010065F"/>
    <w:rsid w:val="00104C19"/>
    <w:rsid w:val="00112B87"/>
    <w:rsid w:val="00117554"/>
    <w:rsid w:val="00123CE3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207279"/>
    <w:rsid w:val="0026004D"/>
    <w:rsid w:val="00263E75"/>
    <w:rsid w:val="002640DD"/>
    <w:rsid w:val="00273108"/>
    <w:rsid w:val="00275D12"/>
    <w:rsid w:val="00284FEB"/>
    <w:rsid w:val="002860C4"/>
    <w:rsid w:val="002920FD"/>
    <w:rsid w:val="002A597A"/>
    <w:rsid w:val="002B5741"/>
    <w:rsid w:val="002C08D4"/>
    <w:rsid w:val="002C69F5"/>
    <w:rsid w:val="00305409"/>
    <w:rsid w:val="00353636"/>
    <w:rsid w:val="003609EF"/>
    <w:rsid w:val="0036231A"/>
    <w:rsid w:val="00370BD0"/>
    <w:rsid w:val="00371423"/>
    <w:rsid w:val="00372F5C"/>
    <w:rsid w:val="00374DD4"/>
    <w:rsid w:val="00382E95"/>
    <w:rsid w:val="00394FDA"/>
    <w:rsid w:val="00396F7C"/>
    <w:rsid w:val="003C4FEA"/>
    <w:rsid w:val="003D5A7A"/>
    <w:rsid w:val="003E1A36"/>
    <w:rsid w:val="00403297"/>
    <w:rsid w:val="004059DB"/>
    <w:rsid w:val="00410371"/>
    <w:rsid w:val="00422FE9"/>
    <w:rsid w:val="004242F1"/>
    <w:rsid w:val="00436623"/>
    <w:rsid w:val="00463713"/>
    <w:rsid w:val="00474A06"/>
    <w:rsid w:val="00490514"/>
    <w:rsid w:val="00495022"/>
    <w:rsid w:val="00496DE9"/>
    <w:rsid w:val="004A03EC"/>
    <w:rsid w:val="004A2777"/>
    <w:rsid w:val="004B75B7"/>
    <w:rsid w:val="004C34F7"/>
    <w:rsid w:val="004F6478"/>
    <w:rsid w:val="00502E73"/>
    <w:rsid w:val="00504BC4"/>
    <w:rsid w:val="00505765"/>
    <w:rsid w:val="0051580D"/>
    <w:rsid w:val="00547111"/>
    <w:rsid w:val="00563E86"/>
    <w:rsid w:val="00571E2B"/>
    <w:rsid w:val="00572428"/>
    <w:rsid w:val="00581CB6"/>
    <w:rsid w:val="00582153"/>
    <w:rsid w:val="00582A12"/>
    <w:rsid w:val="00592D74"/>
    <w:rsid w:val="005A5AEF"/>
    <w:rsid w:val="005B0B53"/>
    <w:rsid w:val="005B0EA3"/>
    <w:rsid w:val="005B7C08"/>
    <w:rsid w:val="005C6285"/>
    <w:rsid w:val="005C72F3"/>
    <w:rsid w:val="005D0FBC"/>
    <w:rsid w:val="005E2C44"/>
    <w:rsid w:val="005F060A"/>
    <w:rsid w:val="00602A9D"/>
    <w:rsid w:val="00604BAA"/>
    <w:rsid w:val="006163A5"/>
    <w:rsid w:val="00621188"/>
    <w:rsid w:val="00624A30"/>
    <w:rsid w:val="006257ED"/>
    <w:rsid w:val="00647CCC"/>
    <w:rsid w:val="006558CF"/>
    <w:rsid w:val="00661FAC"/>
    <w:rsid w:val="006921C5"/>
    <w:rsid w:val="00695808"/>
    <w:rsid w:val="006A6CCF"/>
    <w:rsid w:val="006B46FB"/>
    <w:rsid w:val="006C7BDC"/>
    <w:rsid w:val="006E21FB"/>
    <w:rsid w:val="00702808"/>
    <w:rsid w:val="00706C34"/>
    <w:rsid w:val="00712F87"/>
    <w:rsid w:val="00713FDD"/>
    <w:rsid w:val="00750557"/>
    <w:rsid w:val="00766748"/>
    <w:rsid w:val="00770659"/>
    <w:rsid w:val="00792342"/>
    <w:rsid w:val="007977A8"/>
    <w:rsid w:val="007B512A"/>
    <w:rsid w:val="007C2097"/>
    <w:rsid w:val="007C2A15"/>
    <w:rsid w:val="007C4563"/>
    <w:rsid w:val="007D6A07"/>
    <w:rsid w:val="007E7016"/>
    <w:rsid w:val="007F7259"/>
    <w:rsid w:val="008040A8"/>
    <w:rsid w:val="008279FA"/>
    <w:rsid w:val="0084140F"/>
    <w:rsid w:val="00852BC5"/>
    <w:rsid w:val="008626E7"/>
    <w:rsid w:val="00870EE7"/>
    <w:rsid w:val="0088145D"/>
    <w:rsid w:val="008863B9"/>
    <w:rsid w:val="00890DD1"/>
    <w:rsid w:val="00894383"/>
    <w:rsid w:val="008A0196"/>
    <w:rsid w:val="008A45A6"/>
    <w:rsid w:val="008A468A"/>
    <w:rsid w:val="008F686C"/>
    <w:rsid w:val="008F6DD1"/>
    <w:rsid w:val="00900F57"/>
    <w:rsid w:val="009148DE"/>
    <w:rsid w:val="00917A17"/>
    <w:rsid w:val="00935666"/>
    <w:rsid w:val="00941E30"/>
    <w:rsid w:val="009576B6"/>
    <w:rsid w:val="009763D9"/>
    <w:rsid w:val="009777D9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246B6"/>
    <w:rsid w:val="00A40429"/>
    <w:rsid w:val="00A47E70"/>
    <w:rsid w:val="00A50CF0"/>
    <w:rsid w:val="00A530B4"/>
    <w:rsid w:val="00A56722"/>
    <w:rsid w:val="00A62596"/>
    <w:rsid w:val="00A7671C"/>
    <w:rsid w:val="00A80011"/>
    <w:rsid w:val="00AA2CBC"/>
    <w:rsid w:val="00AA5E07"/>
    <w:rsid w:val="00AC5820"/>
    <w:rsid w:val="00AD184A"/>
    <w:rsid w:val="00AD1CD8"/>
    <w:rsid w:val="00AD3D07"/>
    <w:rsid w:val="00AD7AED"/>
    <w:rsid w:val="00B01E17"/>
    <w:rsid w:val="00B215BB"/>
    <w:rsid w:val="00B258BB"/>
    <w:rsid w:val="00B30E02"/>
    <w:rsid w:val="00B44BCB"/>
    <w:rsid w:val="00B63376"/>
    <w:rsid w:val="00B67B97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5468"/>
    <w:rsid w:val="00C2143C"/>
    <w:rsid w:val="00C240B8"/>
    <w:rsid w:val="00C33FC6"/>
    <w:rsid w:val="00C564C1"/>
    <w:rsid w:val="00C66BA2"/>
    <w:rsid w:val="00C76822"/>
    <w:rsid w:val="00C927CF"/>
    <w:rsid w:val="00C95474"/>
    <w:rsid w:val="00C95985"/>
    <w:rsid w:val="00CC1F36"/>
    <w:rsid w:val="00CC5026"/>
    <w:rsid w:val="00CC68D0"/>
    <w:rsid w:val="00CD211D"/>
    <w:rsid w:val="00CE40DB"/>
    <w:rsid w:val="00CF3566"/>
    <w:rsid w:val="00D03F9A"/>
    <w:rsid w:val="00D04773"/>
    <w:rsid w:val="00D06D51"/>
    <w:rsid w:val="00D10517"/>
    <w:rsid w:val="00D2104F"/>
    <w:rsid w:val="00D24991"/>
    <w:rsid w:val="00D46D8D"/>
    <w:rsid w:val="00D50255"/>
    <w:rsid w:val="00D66520"/>
    <w:rsid w:val="00D8687D"/>
    <w:rsid w:val="00DD18C1"/>
    <w:rsid w:val="00DE34CF"/>
    <w:rsid w:val="00E13817"/>
    <w:rsid w:val="00E13F3D"/>
    <w:rsid w:val="00E34898"/>
    <w:rsid w:val="00E372AA"/>
    <w:rsid w:val="00E5609D"/>
    <w:rsid w:val="00E83323"/>
    <w:rsid w:val="00E92E82"/>
    <w:rsid w:val="00EA7F2F"/>
    <w:rsid w:val="00EB09B7"/>
    <w:rsid w:val="00EC7582"/>
    <w:rsid w:val="00ED022C"/>
    <w:rsid w:val="00ED25AA"/>
    <w:rsid w:val="00ED77B5"/>
    <w:rsid w:val="00EE1419"/>
    <w:rsid w:val="00EE233C"/>
    <w:rsid w:val="00EE7D7C"/>
    <w:rsid w:val="00F15723"/>
    <w:rsid w:val="00F25D98"/>
    <w:rsid w:val="00F300FB"/>
    <w:rsid w:val="00F44BF4"/>
    <w:rsid w:val="00F57678"/>
    <w:rsid w:val="00F679F0"/>
    <w:rsid w:val="00F67F36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SimSun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SimSun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5</cp:revision>
  <cp:lastPrinted>1900-01-01T08:00:00Z</cp:lastPrinted>
  <dcterms:created xsi:type="dcterms:W3CDTF">2021-02-09T06:58:00Z</dcterms:created>
  <dcterms:modified xsi:type="dcterms:W3CDTF">2021-02-09T07:00:00Z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